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DE2C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WROO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55420D1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Havering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Bowre</w:t>
      </w:r>
      <w:proofErr w:type="spellEnd"/>
      <w:r>
        <w:rPr>
          <w:rFonts w:cs="Times New Roman"/>
          <w:szCs w:val="24"/>
        </w:rPr>
        <w:t>, Essex. Husbandman.</w:t>
      </w:r>
    </w:p>
    <w:p w14:paraId="777BBBCD" w14:textId="77777777" w:rsidR="00E9207C" w:rsidRDefault="00E9207C" w:rsidP="00E9207C">
      <w:pPr>
        <w:pStyle w:val="NoSpacing"/>
        <w:rPr>
          <w:rFonts w:cs="Times New Roman"/>
          <w:szCs w:val="24"/>
        </w:rPr>
      </w:pPr>
    </w:p>
    <w:p w14:paraId="60E0AB6B" w14:textId="77777777" w:rsidR="00E9207C" w:rsidRDefault="00E9207C" w:rsidP="00E9207C">
      <w:pPr>
        <w:pStyle w:val="NoSpacing"/>
        <w:rPr>
          <w:rFonts w:cs="Times New Roman"/>
          <w:szCs w:val="24"/>
        </w:rPr>
      </w:pPr>
    </w:p>
    <w:p w14:paraId="261D2321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Alexander Sprot of London, vintner(q.v.), and John Byrd of London, </w:t>
      </w:r>
    </w:p>
    <w:p w14:paraId="46D97B1C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brasier(q.v.), as the executors of Robert Burford of London, bell maker(q.v.),</w:t>
      </w:r>
    </w:p>
    <w:p w14:paraId="2054BE03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 and five others.</w:t>
      </w:r>
    </w:p>
    <w:p w14:paraId="6E0A2E96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17AA24DC" w14:textId="77777777" w:rsidR="00E9207C" w:rsidRDefault="00E9207C" w:rsidP="00E9207C">
      <w:pPr>
        <w:pStyle w:val="NoSpacing"/>
        <w:rPr>
          <w:rFonts w:cs="Times New Roman"/>
          <w:szCs w:val="24"/>
        </w:rPr>
      </w:pPr>
    </w:p>
    <w:p w14:paraId="7554C2D7" w14:textId="77777777" w:rsidR="00E9207C" w:rsidRDefault="00E9207C" w:rsidP="00E9207C">
      <w:pPr>
        <w:pStyle w:val="NoSpacing"/>
        <w:rPr>
          <w:rFonts w:cs="Times New Roman"/>
          <w:szCs w:val="24"/>
        </w:rPr>
      </w:pPr>
    </w:p>
    <w:p w14:paraId="4FC3B7C7" w14:textId="77777777" w:rsidR="00E9207C" w:rsidRDefault="00E9207C" w:rsidP="00E920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77C6D4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BACB7" w14:textId="77777777" w:rsidR="00E9207C" w:rsidRDefault="00E9207C" w:rsidP="009139A6">
      <w:r>
        <w:separator/>
      </w:r>
    </w:p>
  </w:endnote>
  <w:endnote w:type="continuationSeparator" w:id="0">
    <w:p w14:paraId="0EF5E0FE" w14:textId="77777777" w:rsidR="00E9207C" w:rsidRDefault="00E920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F1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71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40C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A2CFF" w14:textId="77777777" w:rsidR="00E9207C" w:rsidRDefault="00E9207C" w:rsidP="009139A6">
      <w:r>
        <w:separator/>
      </w:r>
    </w:p>
  </w:footnote>
  <w:footnote w:type="continuationSeparator" w:id="0">
    <w:p w14:paraId="06AA317C" w14:textId="77777777" w:rsidR="00E9207C" w:rsidRDefault="00E920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20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71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5D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07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207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0666B"/>
  <w15:chartTrackingRefBased/>
  <w15:docId w15:val="{8BDA19C7-879C-4AF2-8124-1BEB5D3D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20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2023-06-28T15:27:00Z</dcterms:created>
  <dcterms:modified xsi:type="dcterms:W3CDTF">2023-06-28T15:28:00Z</dcterms:modified>
</cp:coreProperties>
</file>